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646C1" w14:textId="77777777" w:rsidR="00213459" w:rsidRDefault="00213459" w:rsidP="002134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WARMINGTON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fl.1446)</w:t>
      </w:r>
    </w:p>
    <w:p w14:paraId="10454AF5" w14:textId="77777777" w:rsidR="00213459" w:rsidRDefault="00213459" w:rsidP="002134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Cambridge University.</w:t>
      </w:r>
    </w:p>
    <w:p w14:paraId="4D5961C2" w14:textId="77777777" w:rsidR="00213459" w:rsidRDefault="00213459" w:rsidP="00213459">
      <w:pPr>
        <w:pStyle w:val="NoSpacing"/>
        <w:rPr>
          <w:rFonts w:cs="Times New Roman"/>
          <w:szCs w:val="24"/>
        </w:rPr>
      </w:pPr>
    </w:p>
    <w:p w14:paraId="790837A0" w14:textId="77777777" w:rsidR="00213459" w:rsidRDefault="00213459" w:rsidP="00213459">
      <w:pPr>
        <w:pStyle w:val="NoSpacing"/>
        <w:rPr>
          <w:rFonts w:cs="Times New Roman"/>
          <w:szCs w:val="24"/>
        </w:rPr>
      </w:pPr>
    </w:p>
    <w:p w14:paraId="4B4AE165" w14:textId="77777777" w:rsidR="00213459" w:rsidRDefault="00213459" w:rsidP="002134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1446</w:t>
      </w:r>
      <w:r>
        <w:rPr>
          <w:rFonts w:cs="Times New Roman"/>
          <w:szCs w:val="24"/>
        </w:rPr>
        <w:tab/>
        <w:t>He was admitted at King’s Hall, as a scholar from Eton.</w:t>
      </w:r>
    </w:p>
    <w:p w14:paraId="12B5CBAB" w14:textId="77777777" w:rsidR="00213459" w:rsidRDefault="00213459" w:rsidP="002134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BD5678">
        <w:rPr>
          <w:rFonts w:cs="Times New Roman"/>
          <w:szCs w:val="24"/>
        </w:rPr>
        <w:t xml:space="preserve">(Alumni </w:t>
      </w:r>
      <w:proofErr w:type="spellStart"/>
      <w:r w:rsidRPr="00BD5678">
        <w:rPr>
          <w:rFonts w:cs="Times New Roman"/>
          <w:szCs w:val="24"/>
        </w:rPr>
        <w:t>Cantab.</w:t>
      </w:r>
      <w:proofErr w:type="spellEnd"/>
      <w:r w:rsidRPr="00BD5678">
        <w:rPr>
          <w:rFonts w:cs="Times New Roman"/>
          <w:szCs w:val="24"/>
        </w:rPr>
        <w:t xml:space="preserve"> vol.1 part 4 p.</w:t>
      </w:r>
      <w:r>
        <w:rPr>
          <w:rFonts w:cs="Times New Roman"/>
          <w:szCs w:val="24"/>
        </w:rPr>
        <w:t>338)</w:t>
      </w:r>
    </w:p>
    <w:p w14:paraId="635308C8" w14:textId="77777777" w:rsidR="00213459" w:rsidRDefault="00213459" w:rsidP="00213459">
      <w:pPr>
        <w:pStyle w:val="NoSpacing"/>
        <w:rPr>
          <w:rFonts w:cs="Times New Roman"/>
          <w:szCs w:val="24"/>
        </w:rPr>
      </w:pPr>
    </w:p>
    <w:p w14:paraId="0384BA33" w14:textId="77777777" w:rsidR="00213459" w:rsidRDefault="00213459" w:rsidP="00213459">
      <w:pPr>
        <w:pStyle w:val="NoSpacing"/>
        <w:rPr>
          <w:rFonts w:cs="Times New Roman"/>
          <w:szCs w:val="24"/>
        </w:rPr>
      </w:pPr>
    </w:p>
    <w:p w14:paraId="15E7EC54" w14:textId="77777777" w:rsidR="00213459" w:rsidRDefault="00213459" w:rsidP="002134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September 2022</w:t>
      </w:r>
    </w:p>
    <w:p w14:paraId="36032BE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CECB8" w14:textId="77777777" w:rsidR="00213459" w:rsidRDefault="00213459" w:rsidP="009139A6">
      <w:r>
        <w:separator/>
      </w:r>
    </w:p>
  </w:endnote>
  <w:endnote w:type="continuationSeparator" w:id="0">
    <w:p w14:paraId="5EAED4BA" w14:textId="77777777" w:rsidR="00213459" w:rsidRDefault="0021345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F83E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AD8E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DE2D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727E3" w14:textId="77777777" w:rsidR="00213459" w:rsidRDefault="00213459" w:rsidP="009139A6">
      <w:r>
        <w:separator/>
      </w:r>
    </w:p>
  </w:footnote>
  <w:footnote w:type="continuationSeparator" w:id="0">
    <w:p w14:paraId="110AF9C3" w14:textId="77777777" w:rsidR="00213459" w:rsidRDefault="0021345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BCB0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858F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C852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459"/>
    <w:rsid w:val="000666E0"/>
    <w:rsid w:val="00213459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205FFF"/>
  <w15:chartTrackingRefBased/>
  <w15:docId w15:val="{70B2A117-4FAE-4D62-8388-2B0F801DE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2023-01-04T09:44:00Z</dcterms:created>
  <dcterms:modified xsi:type="dcterms:W3CDTF">2023-01-04T09:45:00Z</dcterms:modified>
</cp:coreProperties>
</file>